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C75277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C75277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C7527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C75277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C75277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8E745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C75277" w:rsidRDefault="00D13030" w:rsidP="00416FDA">
      <w:pPr>
        <w:ind w:hanging="23"/>
        <w:rPr>
          <w:rFonts w:ascii="TH SarabunPSK" w:hAnsi="TH SarabunPSK" w:cs="TH SarabunPSK"/>
          <w:sz w:val="30"/>
          <w:szCs w:val="30"/>
        </w:rPr>
      </w:pPr>
      <w:r w:rsidRPr="00C75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B104AB"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C75277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E41EB3"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6</w:t>
      </w:r>
      <w:r w:rsidR="00D0434C" w:rsidRPr="00C75277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2875CE"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23786" w:rsidRPr="00C75277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ระดับความสำเร็จของการจัดทำรายงานสถิติอุดมศึกษา ปีการศึกษา 2559 - 2560</w:t>
      </w:r>
    </w:p>
    <w:p w:rsidR="00D13030" w:rsidRPr="00C75277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75277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B4D06" w:rsidRPr="00C75277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C75277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C75277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C43059" w:rsidRPr="00C75277">
        <w:rPr>
          <w:rFonts w:ascii="TH SarabunPSK" w:hAnsi="TH SarabunPSK" w:cs="TH SarabunPSK"/>
          <w:b/>
          <w:bCs/>
          <w:sz w:val="30"/>
          <w:szCs w:val="30"/>
          <w:cs/>
        </w:rPr>
        <w:t>4</w:t>
      </w:r>
    </w:p>
    <w:p w:rsidR="00D13030" w:rsidRPr="00C75277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A23786" w:rsidRPr="00B82550" w:rsidRDefault="00A23786" w:rsidP="00B82550">
      <w:pPr>
        <w:pStyle w:val="FootnoteText"/>
        <w:jc w:val="thaiDistribute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C75277">
        <w:rPr>
          <w:rFonts w:ascii="TH SarabunPSK" w:hAnsi="TH SarabunPSK" w:cs="TH SarabunPSK"/>
          <w:sz w:val="30"/>
          <w:szCs w:val="30"/>
          <w:cs/>
        </w:rPr>
        <w:tab/>
      </w:r>
      <w:r w:rsidRPr="00C75277">
        <w:rPr>
          <w:rFonts w:ascii="TH SarabunPSK" w:hAnsi="TH SarabunPSK" w:cs="TH SarabunPSK"/>
          <w:sz w:val="30"/>
          <w:szCs w:val="30"/>
          <w:cs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- อธิบายความหมาย</w:t>
      </w:r>
      <w:r w:rsidR="00962D79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ของ</w:t>
      </w:r>
      <w:r w:rsidR="00B825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ตัวชี้วัด โดยย่อ -</w:t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B825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bookmarkStart w:id="0" w:name="_GoBack"/>
      <w:bookmarkEnd w:id="0"/>
    </w:p>
    <w:p w:rsidR="00D778B7" w:rsidRPr="00C75277" w:rsidRDefault="00D778B7" w:rsidP="00D778B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C75277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9B4D06" w:rsidRPr="00C75277" w:rsidRDefault="009B4D06" w:rsidP="00F66B9F">
      <w:pPr>
        <w:spacing w:after="120"/>
        <w:ind w:firstLine="1440"/>
        <w:rPr>
          <w:rFonts w:ascii="TH SarabunPSK" w:hAnsi="TH SarabunPSK" w:cs="TH SarabunPSK"/>
          <w:color w:val="000000"/>
          <w:sz w:val="30"/>
          <w:szCs w:val="30"/>
        </w:rPr>
      </w:pPr>
      <w:r w:rsidRPr="00C75277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75277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C75277">
        <w:rPr>
          <w:rFonts w:ascii="TH SarabunPSK" w:hAnsi="TH SarabunPSK" w:cs="TH SarabunPSK"/>
          <w:color w:val="000000"/>
          <w:sz w:val="30"/>
          <w:szCs w:val="30"/>
          <w:cs/>
        </w:rPr>
        <w:t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758"/>
      </w:tblGrid>
      <w:tr w:rsidR="00E778A6" w:rsidRPr="00C75277" w:rsidTr="009B4D06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C75277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C75277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C43059" w:rsidRPr="00C75277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C75277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670BF" w:rsidRDefault="00A23786" w:rsidP="00A23786">
            <w:pPr>
              <w:tabs>
                <w:tab w:val="center" w:pos="4153"/>
                <w:tab w:val="right" w:pos="8306"/>
              </w:tabs>
              <w:ind w:left="3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70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ติดตามข้อมูลนักศึกษา บุคลากร ผู้สำเร็จการศึกษา ได้ไม่น้อยกว่าร้อยละ </w:t>
            </w:r>
            <w:r w:rsidRPr="00B670BF"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B670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และการมีงานทำของบัณฑิต ได้ไม่น้อยกว่าร้อยละ 70</w:t>
            </w:r>
          </w:p>
        </w:tc>
      </w:tr>
      <w:tr w:rsidR="00C43059" w:rsidRPr="00C75277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C75277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670BF" w:rsidRDefault="00A23786" w:rsidP="00A23786">
            <w:pPr>
              <w:tabs>
                <w:tab w:val="center" w:pos="4153"/>
                <w:tab w:val="right" w:pos="8306"/>
              </w:tabs>
              <w:ind w:left="3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70B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สถาบันอุดมศึกษาจัดส่งข้อมูลด้านนักศึกษา บุคลากร ผู้สำเร็จการศึกษา ได้ไม่น้อยกว่าร้อยละ </w:t>
            </w:r>
            <w:r w:rsidRPr="00B670BF">
              <w:rPr>
                <w:rFonts w:ascii="TH SarabunPSK" w:eastAsia="Cordia New" w:hAnsi="TH SarabunPSK" w:cs="TH SarabunPSK"/>
                <w:sz w:val="30"/>
                <w:szCs w:val="30"/>
              </w:rPr>
              <w:t>80</w:t>
            </w:r>
            <w:r w:rsidRPr="00B670B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และการมีงานทำของบัณฑิต ได้ไม่น้อยกว่าร้อยละ 70</w:t>
            </w:r>
          </w:p>
        </w:tc>
      </w:tr>
      <w:tr w:rsidR="00C43059" w:rsidRPr="00C75277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C75277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670BF" w:rsidRDefault="00C75277" w:rsidP="009B4D06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670BF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ตรวจสอบความถูกต้องของข้อมูล</w:t>
            </w:r>
            <w:r w:rsidR="00A23786" w:rsidRPr="00B670BF">
              <w:rPr>
                <w:rFonts w:ascii="TH SarabunPSK" w:hAnsi="TH SarabunPSK" w:cs="TH SarabunPSK"/>
                <w:sz w:val="30"/>
                <w:szCs w:val="30"/>
                <w:cs/>
              </w:rPr>
              <w:t>และจัดทำ (ร่าง) รายงานสถิติอุดมศึกษา ด้านนักศึกษา บุคลากร ผู้สำเร็จการศึกษา การมีงานทำของบัณฑิต ตามระยะเวลาที่กำหนด และได้รับความเห็นชอบจากผู้บังคับบัญชา</w:t>
            </w:r>
          </w:p>
        </w:tc>
      </w:tr>
      <w:tr w:rsidR="00C43059" w:rsidRPr="00C75277" w:rsidTr="009B4D06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C75277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670BF" w:rsidRDefault="00A23786" w:rsidP="00A23786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70BF">
              <w:rPr>
                <w:rFonts w:ascii="TH SarabunPSK" w:hAnsi="TH SarabunPSK" w:cs="TH SarabunPSK"/>
                <w:sz w:val="30"/>
                <w:szCs w:val="30"/>
                <w:cs/>
              </w:rPr>
              <w:t>จัดทำต้นฉบับรายงานสถิติอุดมศึกษา ด้านนักศึกษา บุคลากร ผู้สำเร็จการศึกษา การมีงานทำของบัณฑิต เสนอผู้บริหารเทคโนโลยีสารสนเทศระดับสูง สกอ. (</w:t>
            </w:r>
            <w:r w:rsidRPr="00B670BF">
              <w:rPr>
                <w:rFonts w:ascii="TH SarabunPSK" w:hAnsi="TH SarabunPSK" w:cs="TH SarabunPSK"/>
                <w:sz w:val="30"/>
                <w:szCs w:val="30"/>
              </w:rPr>
              <w:t>CIO)</w:t>
            </w:r>
            <w:r w:rsidRPr="00B670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ให้ความเห็นชอบ</w:t>
            </w:r>
          </w:p>
        </w:tc>
      </w:tr>
      <w:tr w:rsidR="00C43059" w:rsidRPr="00C75277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C75277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06" w:rsidRPr="00B670BF" w:rsidRDefault="00A23786" w:rsidP="009B4D0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670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เผยแพร่สถิติอุดมศึกษาในรูปแบบเอกสารรายงาน และ </w:t>
            </w:r>
            <w:r w:rsidRPr="00B670BF">
              <w:rPr>
                <w:rFonts w:ascii="TH SarabunPSK" w:hAnsi="TH SarabunPSK" w:cs="TH SarabunPSK"/>
                <w:sz w:val="30"/>
                <w:szCs w:val="30"/>
              </w:rPr>
              <w:t>E-Book</w:t>
            </w:r>
          </w:p>
        </w:tc>
      </w:tr>
    </w:tbl>
    <w:p w:rsidR="00CF26C1" w:rsidRPr="00C75277" w:rsidRDefault="00CF26C1" w:rsidP="009E7E41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C75277" w:rsidRDefault="00D13030" w:rsidP="009E7E41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C75277" w:rsidTr="00326426">
        <w:tc>
          <w:tcPr>
            <w:tcW w:w="3710" w:type="dxa"/>
            <w:vMerge w:val="restart"/>
            <w:vAlign w:val="center"/>
          </w:tcPr>
          <w:p w:rsidR="00D13030" w:rsidRPr="00C75277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C75277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C75277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C75277" w:rsidTr="00326426">
        <w:tc>
          <w:tcPr>
            <w:tcW w:w="3710" w:type="dxa"/>
            <w:vMerge/>
            <w:vAlign w:val="center"/>
          </w:tcPr>
          <w:p w:rsidR="00416FDA" w:rsidRPr="00C75277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C75277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C75277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C75277" w:rsidRPr="00C7527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C75277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C75277" w:rsidRPr="00C7527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C75277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C75277" w:rsidRPr="00C7527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E41EB3" w:rsidRPr="00C75277" w:rsidTr="00326426">
        <w:trPr>
          <w:trHeight w:val="679"/>
        </w:trPr>
        <w:tc>
          <w:tcPr>
            <w:tcW w:w="3710" w:type="dxa"/>
          </w:tcPr>
          <w:p w:rsidR="00E41EB3" w:rsidRPr="00C75277" w:rsidRDefault="00FB0112" w:rsidP="00E41E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2559 - 2560</w:t>
            </w:r>
          </w:p>
        </w:tc>
        <w:tc>
          <w:tcPr>
            <w:tcW w:w="1330" w:type="dxa"/>
          </w:tcPr>
          <w:p w:rsidR="00E41EB3" w:rsidRPr="00C75277" w:rsidRDefault="00E41EB3" w:rsidP="00E41EB3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5277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E41EB3" w:rsidRPr="00C75277" w:rsidRDefault="00B670BF" w:rsidP="00E41EB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E41EB3" w:rsidRPr="00C75277" w:rsidRDefault="00B670BF" w:rsidP="00E41EB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E41EB3" w:rsidRPr="00C75277" w:rsidRDefault="00B670BF" w:rsidP="00E41EB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C75277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E7E41" w:rsidRPr="00C75277" w:rsidRDefault="009E7E41" w:rsidP="009E7E4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9E7E41" w:rsidRPr="00C75277" w:rsidTr="002676BD">
        <w:trPr>
          <w:jc w:val="center"/>
        </w:trPr>
        <w:tc>
          <w:tcPr>
            <w:tcW w:w="405" w:type="dxa"/>
          </w:tcPr>
          <w:p w:rsidR="009E7E41" w:rsidRPr="00C75277" w:rsidRDefault="009E7E41" w:rsidP="002676BD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752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9E7E41" w:rsidRPr="00C75277" w:rsidRDefault="00574465" w:rsidP="002676B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...................................................................................</w:t>
            </w:r>
          </w:p>
        </w:tc>
      </w:tr>
      <w:tr w:rsidR="009E7E41" w:rsidRPr="00C75277" w:rsidTr="002676BD">
        <w:trPr>
          <w:jc w:val="center"/>
        </w:trPr>
        <w:tc>
          <w:tcPr>
            <w:tcW w:w="405" w:type="dxa"/>
          </w:tcPr>
          <w:p w:rsidR="009E7E41" w:rsidRPr="00C75277" w:rsidRDefault="009E7E41" w:rsidP="002676BD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C75277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9E7E41" w:rsidRPr="00C75277" w:rsidRDefault="00574465" w:rsidP="002676B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</w:t>
            </w:r>
          </w:p>
        </w:tc>
      </w:tr>
    </w:tbl>
    <w:p w:rsidR="009E7E41" w:rsidRPr="00C75277" w:rsidRDefault="009E7E41" w:rsidP="009E7E41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E7E41" w:rsidRPr="00C75277" w:rsidRDefault="009E7E41" w:rsidP="009E7E41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C75277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193168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</w:t>
      </w:r>
      <w:r w:rsidR="00193168">
        <w:rPr>
          <w:rFonts w:ascii="TH SarabunPSK" w:hAnsi="TH SarabunPSK" w:cs="TH SarabunPSK"/>
          <w:sz w:val="30"/>
          <w:szCs w:val="30"/>
          <w:cs/>
        </w:rPr>
        <w:tab/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C75277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193168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</w:t>
      </w:r>
    </w:p>
    <w:p w:rsidR="009E7E41" w:rsidRPr="00C75277" w:rsidRDefault="009E7E41" w:rsidP="009E7E41">
      <w:pPr>
        <w:pStyle w:val="FootnoteText"/>
        <w:rPr>
          <w:rFonts w:ascii="TH SarabunPSK" w:hAnsi="TH SarabunPSK" w:cs="TH SarabunPSK"/>
          <w:sz w:val="30"/>
          <w:szCs w:val="30"/>
        </w:rPr>
      </w:pPr>
      <w:r w:rsidRPr="00C75277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C75277">
        <w:rPr>
          <w:rFonts w:ascii="TH SarabunPSK" w:hAnsi="TH SarabunPSK" w:cs="TH SarabunPSK"/>
          <w:b/>
          <w:bCs/>
          <w:sz w:val="30"/>
          <w:szCs w:val="30"/>
          <w:cs/>
        </w:rPr>
        <w:tab/>
        <w:t xml:space="preserve">    </w:t>
      </w:r>
      <w:r w:rsidR="00193168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Pr="00C75277">
        <w:rPr>
          <w:rFonts w:ascii="TH SarabunPSK" w:hAnsi="TH SarabunPSK" w:cs="TH SarabunPSK"/>
          <w:sz w:val="30"/>
          <w:szCs w:val="30"/>
        </w:rPr>
        <w:tab/>
      </w:r>
      <w:r w:rsidRPr="00C75277">
        <w:rPr>
          <w:rFonts w:ascii="TH SarabunPSK" w:hAnsi="TH SarabunPSK" w:cs="TH SarabunPSK"/>
          <w:sz w:val="30"/>
          <w:szCs w:val="30"/>
        </w:rPr>
        <w:tab/>
      </w:r>
      <w:r w:rsidR="00193168">
        <w:rPr>
          <w:rFonts w:ascii="TH SarabunPSK" w:hAnsi="TH SarabunPSK" w:cs="TH SarabunPSK"/>
          <w:sz w:val="30"/>
          <w:szCs w:val="30"/>
        </w:rPr>
        <w:t xml:space="preserve"> </w:t>
      </w:r>
      <w:r w:rsidRPr="00C75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C75277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193168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</w:t>
      </w:r>
    </w:p>
    <w:p w:rsidR="00A36F71" w:rsidRPr="00C75277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C75277" w:rsidSect="00CF26C1">
      <w:headerReference w:type="default" r:id="rId8"/>
      <w:footerReference w:type="even" r:id="rId9"/>
      <w:pgSz w:w="11906" w:h="16838"/>
      <w:pgMar w:top="1560" w:right="1304" w:bottom="1080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0D" w:rsidRDefault="0030150D">
      <w:r>
        <w:separator/>
      </w:r>
    </w:p>
  </w:endnote>
  <w:endnote w:type="continuationSeparator" w:id="0">
    <w:p w:rsidR="0030150D" w:rsidRDefault="0030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0D" w:rsidRDefault="0030150D">
      <w:r>
        <w:separator/>
      </w:r>
    </w:p>
  </w:footnote>
  <w:footnote w:type="continuationSeparator" w:id="0">
    <w:p w:rsidR="0030150D" w:rsidRDefault="00301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07AB622" wp14:editId="1EAA0BEC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E665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237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7AB622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E6650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2378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6548B"/>
    <w:rsid w:val="00076886"/>
    <w:rsid w:val="000903B2"/>
    <w:rsid w:val="00094BDC"/>
    <w:rsid w:val="000A4CE6"/>
    <w:rsid w:val="000A6918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5F9C"/>
    <w:rsid w:val="001161CA"/>
    <w:rsid w:val="00122E08"/>
    <w:rsid w:val="0013787B"/>
    <w:rsid w:val="00151E81"/>
    <w:rsid w:val="001541B8"/>
    <w:rsid w:val="00166F64"/>
    <w:rsid w:val="00183125"/>
    <w:rsid w:val="001837C8"/>
    <w:rsid w:val="00184C20"/>
    <w:rsid w:val="00193168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875CE"/>
    <w:rsid w:val="00296AA6"/>
    <w:rsid w:val="00296CB2"/>
    <w:rsid w:val="00297958"/>
    <w:rsid w:val="002B1B75"/>
    <w:rsid w:val="002C3150"/>
    <w:rsid w:val="002E4335"/>
    <w:rsid w:val="002F348A"/>
    <w:rsid w:val="002F5233"/>
    <w:rsid w:val="0030150D"/>
    <w:rsid w:val="00302AEC"/>
    <w:rsid w:val="00304585"/>
    <w:rsid w:val="00305FF6"/>
    <w:rsid w:val="00310929"/>
    <w:rsid w:val="003176C6"/>
    <w:rsid w:val="00326426"/>
    <w:rsid w:val="00332EFE"/>
    <w:rsid w:val="003442D0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74465"/>
    <w:rsid w:val="00587B5A"/>
    <w:rsid w:val="005A10BB"/>
    <w:rsid w:val="005A14E5"/>
    <w:rsid w:val="005A1737"/>
    <w:rsid w:val="005A7EF0"/>
    <w:rsid w:val="005B7E48"/>
    <w:rsid w:val="005D003E"/>
    <w:rsid w:val="005E72B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20C0"/>
    <w:rsid w:val="00713B8B"/>
    <w:rsid w:val="00717B0A"/>
    <w:rsid w:val="0072754E"/>
    <w:rsid w:val="00732085"/>
    <w:rsid w:val="00752232"/>
    <w:rsid w:val="00776D91"/>
    <w:rsid w:val="00777A4A"/>
    <w:rsid w:val="007859A3"/>
    <w:rsid w:val="0079238E"/>
    <w:rsid w:val="00793F0B"/>
    <w:rsid w:val="007A1153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C79F3"/>
    <w:rsid w:val="008D67D6"/>
    <w:rsid w:val="008E7452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2D79"/>
    <w:rsid w:val="00966CA6"/>
    <w:rsid w:val="00977DAC"/>
    <w:rsid w:val="00991171"/>
    <w:rsid w:val="009A3E92"/>
    <w:rsid w:val="009A7E64"/>
    <w:rsid w:val="009B4D06"/>
    <w:rsid w:val="009D17C9"/>
    <w:rsid w:val="009D5553"/>
    <w:rsid w:val="009D55C4"/>
    <w:rsid w:val="009E3C66"/>
    <w:rsid w:val="009E7E41"/>
    <w:rsid w:val="009F1C98"/>
    <w:rsid w:val="00A02EE4"/>
    <w:rsid w:val="00A13B5A"/>
    <w:rsid w:val="00A23786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04AB"/>
    <w:rsid w:val="00B14187"/>
    <w:rsid w:val="00B40779"/>
    <w:rsid w:val="00B43C6F"/>
    <w:rsid w:val="00B571C9"/>
    <w:rsid w:val="00B617AC"/>
    <w:rsid w:val="00B670BF"/>
    <w:rsid w:val="00B70B70"/>
    <w:rsid w:val="00B71294"/>
    <w:rsid w:val="00B766CD"/>
    <w:rsid w:val="00B77501"/>
    <w:rsid w:val="00B81EE2"/>
    <w:rsid w:val="00B82550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3059"/>
    <w:rsid w:val="00C44E71"/>
    <w:rsid w:val="00C55FFC"/>
    <w:rsid w:val="00C7208E"/>
    <w:rsid w:val="00C75277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CF26C1"/>
    <w:rsid w:val="00D0434C"/>
    <w:rsid w:val="00D12C37"/>
    <w:rsid w:val="00D13030"/>
    <w:rsid w:val="00D16FCD"/>
    <w:rsid w:val="00D1783A"/>
    <w:rsid w:val="00D370F2"/>
    <w:rsid w:val="00D52CF5"/>
    <w:rsid w:val="00D64E38"/>
    <w:rsid w:val="00D778B7"/>
    <w:rsid w:val="00D8608E"/>
    <w:rsid w:val="00D91ED9"/>
    <w:rsid w:val="00D96F6C"/>
    <w:rsid w:val="00DC04DD"/>
    <w:rsid w:val="00DF27F4"/>
    <w:rsid w:val="00DF7BCF"/>
    <w:rsid w:val="00E022D9"/>
    <w:rsid w:val="00E06205"/>
    <w:rsid w:val="00E13E33"/>
    <w:rsid w:val="00E35685"/>
    <w:rsid w:val="00E41EB3"/>
    <w:rsid w:val="00E6650D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DFC"/>
    <w:rsid w:val="00F56C5D"/>
    <w:rsid w:val="00F66B9F"/>
    <w:rsid w:val="00F720F0"/>
    <w:rsid w:val="00F77E85"/>
    <w:rsid w:val="00F833B5"/>
    <w:rsid w:val="00FA0E73"/>
    <w:rsid w:val="00FA3644"/>
    <w:rsid w:val="00FB0112"/>
    <w:rsid w:val="00FB0F99"/>
    <w:rsid w:val="00FB3EC7"/>
    <w:rsid w:val="00FB551C"/>
    <w:rsid w:val="00FC4F45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A6B316-0915-4311-84FF-0F7DE45C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F8357-8DF1-48FD-9880-DF45A078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38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18</cp:revision>
  <cp:lastPrinted>2017-02-01T09:22:00Z</cp:lastPrinted>
  <dcterms:created xsi:type="dcterms:W3CDTF">2017-02-01T09:22:00Z</dcterms:created>
  <dcterms:modified xsi:type="dcterms:W3CDTF">2018-02-01T10:08:00Z</dcterms:modified>
</cp:coreProperties>
</file>